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783" w:rsidRPr="00432803" w:rsidRDefault="00CD3783" w:rsidP="00432803">
      <w:pPr>
        <w:jc w:val="center"/>
        <w:rPr>
          <w:sz w:val="32"/>
          <w:szCs w:val="32"/>
        </w:rPr>
      </w:pPr>
      <w:r w:rsidRPr="00432803">
        <w:rPr>
          <w:sz w:val="32"/>
          <w:szCs w:val="32"/>
        </w:rPr>
        <w:t>Middle School trainings for</w:t>
      </w:r>
    </w:p>
    <w:p w:rsidR="00CD3783" w:rsidRPr="00432803" w:rsidRDefault="00CD3783" w:rsidP="00432803">
      <w:pPr>
        <w:jc w:val="center"/>
        <w:rPr>
          <w:sz w:val="32"/>
          <w:szCs w:val="32"/>
        </w:rPr>
      </w:pPr>
      <w:r w:rsidRPr="00432803">
        <w:rPr>
          <w:sz w:val="32"/>
          <w:szCs w:val="32"/>
        </w:rPr>
        <w:t>2012-2013</w:t>
      </w:r>
    </w:p>
    <w:p w:rsidR="00CD3783" w:rsidRPr="00432803" w:rsidRDefault="00CD3783" w:rsidP="0043280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52"/>
        <w:gridCol w:w="2952"/>
        <w:gridCol w:w="2952"/>
      </w:tblGrid>
      <w:tr w:rsidR="00CD3783" w:rsidRPr="00645ADB" w:rsidTr="006C1213">
        <w:tc>
          <w:tcPr>
            <w:tcW w:w="8856" w:type="dxa"/>
            <w:gridSpan w:val="3"/>
          </w:tcPr>
          <w:p w:rsidR="00CD3783" w:rsidRPr="00645ADB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5A24DF">
              <w:rPr>
                <w:rFonts w:eastAsia="MS MinNew Roman"/>
                <w:b/>
                <w:color w:val="FF0000"/>
              </w:rPr>
              <w:t>New Teacher</w:t>
            </w:r>
            <w:r w:rsidRPr="00645ADB">
              <w:rPr>
                <w:rFonts w:eastAsia="MS MinNew Roman"/>
                <w:b/>
              </w:rPr>
              <w:t xml:space="preserve"> Balanced Literacy Initial training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Date</w:t>
            </w:r>
          </w:p>
        </w:tc>
        <w:tc>
          <w:tcPr>
            <w:tcW w:w="2952" w:type="dxa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Where</w:t>
            </w:r>
          </w:p>
        </w:tc>
        <w:tc>
          <w:tcPr>
            <w:tcW w:w="2952" w:type="dxa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Time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August 14, 2012</w:t>
            </w:r>
          </w:p>
        </w:tc>
        <w:tc>
          <w:tcPr>
            <w:tcW w:w="2952" w:type="dxa"/>
          </w:tcPr>
          <w:p w:rsidR="00CD3783" w:rsidRPr="006C1213" w:rsidRDefault="00CD3783" w:rsidP="00645ADB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NGMS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3:00-4:00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August 15, 2012</w:t>
            </w:r>
          </w:p>
        </w:tc>
        <w:tc>
          <w:tcPr>
            <w:tcW w:w="2952" w:type="dxa"/>
          </w:tcPr>
          <w:p w:rsidR="00CD3783" w:rsidRPr="006C1213" w:rsidRDefault="00CD3783" w:rsidP="00645ADB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BSMS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8:00-4:00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September 6, 2012</w:t>
            </w:r>
          </w:p>
        </w:tc>
        <w:tc>
          <w:tcPr>
            <w:tcW w:w="2952" w:type="dxa"/>
          </w:tcPr>
          <w:p w:rsidR="00CD3783" w:rsidRPr="006C1213" w:rsidRDefault="00CD3783" w:rsidP="00645ADB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TBD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September 13, 2012</w:t>
            </w:r>
          </w:p>
        </w:tc>
        <w:tc>
          <w:tcPr>
            <w:tcW w:w="2952" w:type="dxa"/>
          </w:tcPr>
          <w:p w:rsidR="00CD3783" w:rsidRPr="006C1213" w:rsidRDefault="00CD3783" w:rsidP="00645ADB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TBD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8856" w:type="dxa"/>
            <w:gridSpan w:val="3"/>
          </w:tcPr>
          <w:p w:rsidR="00CD3783" w:rsidRPr="006C1213" w:rsidRDefault="00CD3783" w:rsidP="006C1213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Total Training Hours:</w:t>
            </w:r>
          </w:p>
          <w:p w:rsidR="00CD3783" w:rsidRPr="006C1213" w:rsidRDefault="00CD3783" w:rsidP="006C1213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12 Hours</w:t>
            </w:r>
          </w:p>
        </w:tc>
      </w:tr>
    </w:tbl>
    <w:p w:rsidR="00CD3783" w:rsidRDefault="00CD3783" w:rsidP="00432803">
      <w:r>
        <w:t>***At the conclusion of the New Teacher Initial training, this cohort will join the Initial Part 2 training cohort.</w:t>
      </w:r>
    </w:p>
    <w:p w:rsidR="00CD3783" w:rsidRDefault="00CD3783" w:rsidP="004328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48"/>
        <w:gridCol w:w="3456"/>
        <w:gridCol w:w="2952"/>
      </w:tblGrid>
      <w:tr w:rsidR="00CD3783" w:rsidRPr="006C1213" w:rsidTr="006C1213">
        <w:tc>
          <w:tcPr>
            <w:tcW w:w="8856" w:type="dxa"/>
            <w:gridSpan w:val="3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 xml:space="preserve">Initial Part 2 </w:t>
            </w:r>
            <w:r w:rsidRPr="005A24DF">
              <w:rPr>
                <w:rFonts w:eastAsia="MS MinNew Roman"/>
                <w:b/>
                <w:color w:val="FF0000"/>
              </w:rPr>
              <w:t xml:space="preserve">ELA </w:t>
            </w:r>
            <w:r w:rsidRPr="006C1213">
              <w:rPr>
                <w:rFonts w:eastAsia="MS MinNew Roman"/>
                <w:b/>
              </w:rPr>
              <w:t>Balanced Literacy training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Date</w:t>
            </w:r>
          </w:p>
        </w:tc>
        <w:tc>
          <w:tcPr>
            <w:tcW w:w="3456" w:type="dxa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Where</w:t>
            </w:r>
          </w:p>
        </w:tc>
        <w:tc>
          <w:tcPr>
            <w:tcW w:w="2952" w:type="dxa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Time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September 24, 2012</w:t>
            </w:r>
          </w:p>
        </w:tc>
        <w:tc>
          <w:tcPr>
            <w:tcW w:w="3456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Creed Elem BL PD Rm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September 25, 2012</w:t>
            </w:r>
          </w:p>
        </w:tc>
        <w:tc>
          <w:tcPr>
            <w:tcW w:w="3456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NGMS Media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October 15, 2012</w:t>
            </w:r>
          </w:p>
        </w:tc>
        <w:tc>
          <w:tcPr>
            <w:tcW w:w="3456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Creed Elem BL PD Rm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October 16, 2012</w:t>
            </w:r>
          </w:p>
        </w:tc>
        <w:tc>
          <w:tcPr>
            <w:tcW w:w="3456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MPMS PD Rm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January 28, 2012</w:t>
            </w:r>
          </w:p>
        </w:tc>
        <w:tc>
          <w:tcPr>
            <w:tcW w:w="3456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Creed Elem BL PD Rm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January 29, 2012</w:t>
            </w:r>
          </w:p>
        </w:tc>
        <w:tc>
          <w:tcPr>
            <w:tcW w:w="3456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NGMS Media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February 18, 2012</w:t>
            </w:r>
          </w:p>
        </w:tc>
        <w:tc>
          <w:tcPr>
            <w:tcW w:w="3456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Creed Elem BL PD Rm</w:t>
            </w:r>
            <w:r w:rsidRPr="006C1213">
              <w:rPr>
                <w:rFonts w:eastAsia="MS MinNew Roman"/>
              </w:rPr>
              <w:t xml:space="preserve"> 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February 19, 2012</w:t>
            </w:r>
          </w:p>
        </w:tc>
        <w:tc>
          <w:tcPr>
            <w:tcW w:w="3456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MPMS PD Rm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March 18, 2012</w:t>
            </w:r>
          </w:p>
        </w:tc>
        <w:tc>
          <w:tcPr>
            <w:tcW w:w="3456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Creed Elem BL PD Rm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March 19, 2012</w:t>
            </w:r>
          </w:p>
        </w:tc>
        <w:tc>
          <w:tcPr>
            <w:tcW w:w="3456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NGMS Media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April 22, 2012</w:t>
            </w:r>
          </w:p>
        </w:tc>
        <w:tc>
          <w:tcPr>
            <w:tcW w:w="3456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Creed Elem BL PD Rm</w:t>
            </w:r>
            <w:r w:rsidRPr="006C1213">
              <w:rPr>
                <w:rFonts w:eastAsia="MS MinNew Roman"/>
              </w:rPr>
              <w:t xml:space="preserve"> 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45ADB">
        <w:tc>
          <w:tcPr>
            <w:tcW w:w="2448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April 23, 2012</w:t>
            </w:r>
          </w:p>
        </w:tc>
        <w:tc>
          <w:tcPr>
            <w:tcW w:w="3456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 xml:space="preserve">North </w:t>
            </w:r>
            <w:r>
              <w:rPr>
                <w:rFonts w:eastAsia="MS MinNew Roman"/>
              </w:rPr>
              <w:t xml:space="preserve"> - MPMS PD Rm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8856" w:type="dxa"/>
            <w:gridSpan w:val="3"/>
          </w:tcPr>
          <w:p w:rsidR="00CD3783" w:rsidRPr="006C1213" w:rsidRDefault="00CD3783" w:rsidP="006C1213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Total Training Hours:</w:t>
            </w:r>
          </w:p>
          <w:p w:rsidR="00CD3783" w:rsidRPr="006C1213" w:rsidRDefault="00CD3783" w:rsidP="006C1213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North: 12 Hours</w:t>
            </w:r>
          </w:p>
          <w:p w:rsidR="00CD3783" w:rsidRPr="006C1213" w:rsidRDefault="00CD3783" w:rsidP="006C1213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South: 12 Hours</w:t>
            </w:r>
          </w:p>
        </w:tc>
      </w:tr>
    </w:tbl>
    <w:p w:rsidR="00CD3783" w:rsidRDefault="00CD3783" w:rsidP="00CA669E"/>
    <w:p w:rsidR="00CD3783" w:rsidRDefault="00CD3783" w:rsidP="004328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52"/>
        <w:gridCol w:w="2952"/>
        <w:gridCol w:w="2952"/>
      </w:tblGrid>
      <w:tr w:rsidR="00CD3783" w:rsidRPr="006C1213" w:rsidTr="006C1213">
        <w:tc>
          <w:tcPr>
            <w:tcW w:w="8856" w:type="dxa"/>
            <w:gridSpan w:val="3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Content (</w:t>
            </w:r>
            <w:r w:rsidRPr="005A24DF">
              <w:rPr>
                <w:rFonts w:eastAsia="MS MinNew Roman"/>
                <w:b/>
                <w:color w:val="FF0000"/>
              </w:rPr>
              <w:t>Science/Social Studies</w:t>
            </w:r>
            <w:r w:rsidRPr="006C1213">
              <w:rPr>
                <w:rFonts w:eastAsia="MS MinNew Roman"/>
                <w:b/>
              </w:rPr>
              <w:t>) Literacy Training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Date</w:t>
            </w:r>
          </w:p>
        </w:tc>
        <w:tc>
          <w:tcPr>
            <w:tcW w:w="2952" w:type="dxa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Where</w:t>
            </w:r>
          </w:p>
        </w:tc>
        <w:tc>
          <w:tcPr>
            <w:tcW w:w="2952" w:type="dxa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Time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September 17, 2012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Creed BL PD Rm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September 18, 2012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NGMS Media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October 22, 2012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Creed BL PD Rm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October 23, 2012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MPMS Media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January 14, 2012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Creed BL PD Rm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January 15, 2012</w:t>
            </w:r>
          </w:p>
        </w:tc>
        <w:tc>
          <w:tcPr>
            <w:tcW w:w="2952" w:type="dxa"/>
          </w:tcPr>
          <w:p w:rsidR="00CD3783" w:rsidRPr="006C1213" w:rsidRDefault="00CD3783" w:rsidP="006F4C8A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NGMS Media </w:t>
            </w:r>
          </w:p>
        </w:tc>
        <w:tc>
          <w:tcPr>
            <w:tcW w:w="2952" w:type="dxa"/>
          </w:tcPr>
          <w:p w:rsidR="00CD3783" w:rsidRPr="006C1213" w:rsidRDefault="00CD3783" w:rsidP="00CA669E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8856" w:type="dxa"/>
            <w:gridSpan w:val="3"/>
          </w:tcPr>
          <w:p w:rsidR="00CD3783" w:rsidRPr="006C1213" w:rsidRDefault="00CD3783" w:rsidP="006C1213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Total Training Hours:</w:t>
            </w:r>
          </w:p>
          <w:p w:rsidR="00CD3783" w:rsidRPr="006C1213" w:rsidRDefault="00CD3783" w:rsidP="006C1213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North:  6 Hours</w:t>
            </w:r>
          </w:p>
          <w:p w:rsidR="00CD3783" w:rsidRPr="006C1213" w:rsidRDefault="00CD3783" w:rsidP="006C1213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South:  6 Hours</w:t>
            </w:r>
          </w:p>
        </w:tc>
      </w:tr>
      <w:tr w:rsidR="00CD3783" w:rsidRPr="006C1213" w:rsidTr="006C1213">
        <w:tc>
          <w:tcPr>
            <w:tcW w:w="8856" w:type="dxa"/>
            <w:gridSpan w:val="3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5A24DF">
              <w:rPr>
                <w:rFonts w:eastAsia="MS MinNew Roman"/>
                <w:b/>
                <w:color w:val="FF0000"/>
              </w:rPr>
              <w:t>Math</w:t>
            </w:r>
            <w:r w:rsidRPr="006C1213">
              <w:rPr>
                <w:rFonts w:eastAsia="MS MinNew Roman"/>
                <w:b/>
              </w:rPr>
              <w:t xml:space="preserve"> Training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Date</w:t>
            </w:r>
          </w:p>
        </w:tc>
        <w:tc>
          <w:tcPr>
            <w:tcW w:w="2952" w:type="dxa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Where</w:t>
            </w:r>
          </w:p>
        </w:tc>
        <w:tc>
          <w:tcPr>
            <w:tcW w:w="2952" w:type="dxa"/>
          </w:tcPr>
          <w:p w:rsidR="00CD3783" w:rsidRPr="006C1213" w:rsidRDefault="00CD3783" w:rsidP="006C1213">
            <w:pPr>
              <w:jc w:val="center"/>
              <w:rPr>
                <w:rFonts w:eastAsia="MS MinNew Roman"/>
                <w:b/>
              </w:rPr>
            </w:pPr>
            <w:r w:rsidRPr="006C1213">
              <w:rPr>
                <w:rFonts w:eastAsia="MS MinNew Roman"/>
                <w:b/>
              </w:rPr>
              <w:t>Time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September 17, 2012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Hawley PD Rm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September 18, 2012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NGMS PD Rm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October 22, 2012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BSMS PD Rm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October 23, 2012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MPMS PD Rm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November 27, 2012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Hawley PD Rm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November 28, 2012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NGMS PD Rm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January 14, 2013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BSMS PD Rm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January 15, 2013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MPMS PD Rm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February 22, 2013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TBD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TBD</w:t>
            </w:r>
            <w:bookmarkStart w:id="0" w:name="_GoBack"/>
            <w:bookmarkEnd w:id="0"/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March 18, 2013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</w:t>
            </w:r>
            <w:r>
              <w:rPr>
                <w:rFonts w:eastAsia="MS MinNew Roman"/>
              </w:rPr>
              <w:t xml:space="preserve"> – Hawley PD Rm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March 19, 2013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</w:t>
            </w:r>
            <w:r>
              <w:rPr>
                <w:rFonts w:eastAsia="MS MinNew Roman"/>
              </w:rPr>
              <w:t xml:space="preserve"> – NGMS PD Rm</w:t>
            </w:r>
          </w:p>
        </w:tc>
        <w:tc>
          <w:tcPr>
            <w:tcW w:w="2952" w:type="dxa"/>
          </w:tcPr>
          <w:p w:rsidR="00CD3783" w:rsidRPr="006C1213" w:rsidRDefault="00CD3783" w:rsidP="00432803">
            <w:pPr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4:00-6:00</w:t>
            </w:r>
          </w:p>
        </w:tc>
      </w:tr>
      <w:tr w:rsidR="00CD3783" w:rsidRPr="006C1213" w:rsidTr="006C1213">
        <w:tc>
          <w:tcPr>
            <w:tcW w:w="8856" w:type="dxa"/>
            <w:gridSpan w:val="3"/>
          </w:tcPr>
          <w:p w:rsidR="00CD3783" w:rsidRPr="006C1213" w:rsidRDefault="00CD3783" w:rsidP="006C1213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Total Training Hours</w:t>
            </w:r>
          </w:p>
          <w:p w:rsidR="00CD3783" w:rsidRPr="006C1213" w:rsidRDefault="00CD3783" w:rsidP="006C1213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South:  10 Hours</w:t>
            </w:r>
          </w:p>
          <w:p w:rsidR="00CD3783" w:rsidRPr="006C1213" w:rsidRDefault="00CD3783" w:rsidP="006C1213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North:  10 Hours</w:t>
            </w:r>
          </w:p>
          <w:p w:rsidR="00CD3783" w:rsidRPr="006C1213" w:rsidRDefault="00CD3783" w:rsidP="006C1213">
            <w:pPr>
              <w:jc w:val="center"/>
              <w:rPr>
                <w:rFonts w:eastAsia="MS MinNew Roman"/>
              </w:rPr>
            </w:pPr>
            <w:r w:rsidRPr="006C1213">
              <w:rPr>
                <w:rFonts w:eastAsia="MS MinNew Roman"/>
              </w:rPr>
              <w:t>Additional hours on 2/22 for District PD (RttT)</w:t>
            </w:r>
          </w:p>
        </w:tc>
      </w:tr>
    </w:tbl>
    <w:p w:rsidR="00CD3783" w:rsidRDefault="00CD3783" w:rsidP="00432803"/>
    <w:sectPr w:rsidR="00CD3783" w:rsidSect="00FA433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New Roman">
    <w:altName w:val="Roman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803"/>
    <w:rsid w:val="00033924"/>
    <w:rsid w:val="00100B9C"/>
    <w:rsid w:val="00136829"/>
    <w:rsid w:val="003B4B37"/>
    <w:rsid w:val="00432803"/>
    <w:rsid w:val="005A24DF"/>
    <w:rsid w:val="00645ADB"/>
    <w:rsid w:val="006C1213"/>
    <w:rsid w:val="006F4C8A"/>
    <w:rsid w:val="007062EA"/>
    <w:rsid w:val="00725801"/>
    <w:rsid w:val="008F504D"/>
    <w:rsid w:val="00935093"/>
    <w:rsid w:val="009907FE"/>
    <w:rsid w:val="009F18A4"/>
    <w:rsid w:val="00C81083"/>
    <w:rsid w:val="00CA669E"/>
    <w:rsid w:val="00CD3783"/>
    <w:rsid w:val="00CF5D97"/>
    <w:rsid w:val="00D41385"/>
    <w:rsid w:val="00FA4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D9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3280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326</Words>
  <Characters>1863</Characters>
  <Application>Microsoft Office Outlook</Application>
  <DocSecurity>0</DocSecurity>
  <Lines>0</Lines>
  <Paragraphs>0</Paragraphs>
  <ScaleCrop>false</ScaleCrop>
  <Company>Granville County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Proposed Middle School trainings for</dc:title>
  <dc:subject/>
  <dc:creator>Mary Clark</dc:creator>
  <cp:keywords/>
  <dc:description/>
  <cp:lastModifiedBy>Beth Cook</cp:lastModifiedBy>
  <cp:revision>2</cp:revision>
  <dcterms:created xsi:type="dcterms:W3CDTF">2012-08-13T20:04:00Z</dcterms:created>
  <dcterms:modified xsi:type="dcterms:W3CDTF">2012-08-13T20:04:00Z</dcterms:modified>
</cp:coreProperties>
</file>